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7945" w:rsidRDefault="004D7945" w:rsidP="004D79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STONEHAM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D7945" w:rsidRDefault="004D7945" w:rsidP="004D79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Upwell, Norfolk. Chaplain.</w:t>
      </w:r>
    </w:p>
    <w:p w:rsidR="004D7945" w:rsidRDefault="004D7945" w:rsidP="004D7945">
      <w:pPr>
        <w:rPr>
          <w:rFonts w:ascii="Times New Roman" w:hAnsi="Times New Roman" w:cs="Times New Roman"/>
        </w:rPr>
      </w:pPr>
    </w:p>
    <w:p w:rsidR="004D7945" w:rsidRDefault="004D7945" w:rsidP="004D7945">
      <w:pPr>
        <w:rPr>
          <w:rFonts w:ascii="Times New Roman" w:hAnsi="Times New Roman" w:cs="Times New Roman"/>
        </w:rPr>
      </w:pPr>
    </w:p>
    <w:p w:rsidR="004D7945" w:rsidRDefault="004D7945" w:rsidP="004D79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Leget</w:t>
      </w:r>
      <w:proofErr w:type="spellEnd"/>
      <w:r>
        <w:rPr>
          <w:rFonts w:ascii="Times New Roman" w:hAnsi="Times New Roman" w:cs="Times New Roman"/>
        </w:rPr>
        <w:t>(q.v.) brought a plaint of detinue of charters against him.</w:t>
      </w:r>
    </w:p>
    <w:p w:rsidR="004D7945" w:rsidRDefault="004D7945" w:rsidP="004D79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4D7945" w:rsidRDefault="004D7945" w:rsidP="004D7945">
      <w:pPr>
        <w:rPr>
          <w:rFonts w:ascii="Times New Roman" w:hAnsi="Times New Roman" w:cs="Times New Roman"/>
        </w:rPr>
      </w:pPr>
    </w:p>
    <w:p w:rsidR="004D7945" w:rsidRDefault="004D7945" w:rsidP="004D7945">
      <w:pPr>
        <w:rPr>
          <w:rFonts w:ascii="Times New Roman" w:hAnsi="Times New Roman" w:cs="Times New Roman"/>
        </w:rPr>
      </w:pPr>
    </w:p>
    <w:p w:rsidR="004D7945" w:rsidRDefault="004D7945" w:rsidP="004D79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March 2018</w:t>
      </w:r>
    </w:p>
    <w:p w:rsidR="006B2F86" w:rsidRPr="00E71FC3" w:rsidRDefault="004D794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7945" w:rsidRDefault="004D7945" w:rsidP="00E71FC3">
      <w:r>
        <w:separator/>
      </w:r>
    </w:p>
  </w:endnote>
  <w:endnote w:type="continuationSeparator" w:id="0">
    <w:p w:rsidR="004D7945" w:rsidRDefault="004D794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7945" w:rsidRDefault="004D7945" w:rsidP="00E71FC3">
      <w:r>
        <w:separator/>
      </w:r>
    </w:p>
  </w:footnote>
  <w:footnote w:type="continuationSeparator" w:id="0">
    <w:p w:rsidR="004D7945" w:rsidRDefault="004D794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945"/>
    <w:rsid w:val="001A7C09"/>
    <w:rsid w:val="004D794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08E808-4164-4938-BC48-06541F122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794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D79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2018-03-19T20:39:00Z</dcterms:created>
  <dcterms:modified xsi:type="dcterms:W3CDTF">2018-03-19T20:40:00Z</dcterms:modified>
</cp:coreProperties>
</file>